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D3B48A" w14:textId="1F2F6499" w:rsidR="00461135" w:rsidRDefault="0046113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WODEWARDE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fl.1428)</w:t>
      </w:r>
    </w:p>
    <w:p w14:paraId="78330C6F" w14:textId="5970E9C5" w:rsidR="00461135" w:rsidRDefault="0046113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BC516B0" w14:textId="33043BE6" w:rsidR="00461135" w:rsidRDefault="0046113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47AB7DA" w14:textId="0FC326F5" w:rsidR="00461135" w:rsidRDefault="0046113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1428</w:t>
      </w:r>
      <w:r>
        <w:rPr>
          <w:rFonts w:ascii="Times New Roman" w:hAnsi="Times New Roman" w:cs="Times New Roman"/>
          <w:sz w:val="24"/>
          <w:szCs w:val="24"/>
        </w:rPr>
        <w:tab/>
        <w:t>He was an executor of the Will of Matilda Dyer of Rickmansworth,</w:t>
      </w:r>
    </w:p>
    <w:p w14:paraId="4CBA3A21" w14:textId="394BEF03" w:rsidR="00461135" w:rsidRDefault="0046113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Hertfordshire.</w:t>
      </w:r>
    </w:p>
    <w:p w14:paraId="141A3875" w14:textId="77777777" w:rsidR="00461135" w:rsidRDefault="0046113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(“The Herts Genealogist and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Antiquary”  </w:t>
      </w:r>
      <w:proofErr w:type="spellStart"/>
      <w:r>
        <w:rPr>
          <w:rFonts w:ascii="Times New Roman" w:hAnsi="Times New Roman" w:cs="Times New Roman"/>
          <w:sz w:val="24"/>
          <w:szCs w:val="24"/>
        </w:rPr>
        <w:t>ed</w:t>
      </w:r>
      <w:proofErr w:type="gramEnd"/>
      <w:r>
        <w:rPr>
          <w:rFonts w:ascii="Times New Roman" w:hAnsi="Times New Roman" w:cs="Times New Roman"/>
          <w:sz w:val="24"/>
          <w:szCs w:val="24"/>
        </w:rPr>
        <w:t>.William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Brigg, pub.1895 </w:t>
      </w:r>
    </w:p>
    <w:p w14:paraId="311D1584" w14:textId="4CF48D89" w:rsidR="00461135" w:rsidRDefault="00461135" w:rsidP="00461135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p.231)</w:t>
      </w:r>
    </w:p>
    <w:p w14:paraId="5CE6A0FA" w14:textId="16BA795B" w:rsidR="00461135" w:rsidRDefault="00461135" w:rsidP="0046113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ACE4611" w14:textId="2662C1E2" w:rsidR="00461135" w:rsidRDefault="00461135" w:rsidP="0046113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5B4CE6C" w14:textId="5842D2BB" w:rsidR="00461135" w:rsidRDefault="00461135" w:rsidP="0046113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May 2021</w:t>
      </w:r>
    </w:p>
    <w:p w14:paraId="169B3683" w14:textId="5B870C9D" w:rsidR="00C85FB1" w:rsidRPr="00C85FB1" w:rsidRDefault="00C85FB1" w:rsidP="00C85FB1">
      <w:pPr>
        <w:rPr>
          <w:lang w:val="en-US" w:eastAsia="en-US"/>
        </w:rPr>
      </w:pPr>
    </w:p>
    <w:p w14:paraId="66FBD8BF" w14:textId="66B6FEF0" w:rsidR="00C85FB1" w:rsidRPr="00C85FB1" w:rsidRDefault="00C85FB1" w:rsidP="00C85FB1">
      <w:pPr>
        <w:rPr>
          <w:lang w:val="en-US" w:eastAsia="en-US"/>
        </w:rPr>
      </w:pPr>
    </w:p>
    <w:p w14:paraId="155F1814" w14:textId="7C2B7767" w:rsidR="00C85FB1" w:rsidRPr="00C85FB1" w:rsidRDefault="00C85FB1" w:rsidP="00C85FB1">
      <w:pPr>
        <w:rPr>
          <w:lang w:val="en-US" w:eastAsia="en-US"/>
        </w:rPr>
      </w:pPr>
    </w:p>
    <w:p w14:paraId="2A9096D7" w14:textId="07F789A7" w:rsidR="00C85FB1" w:rsidRDefault="00C85FB1" w:rsidP="00C85FB1">
      <w:pPr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</w:p>
    <w:p w14:paraId="3E689373" w14:textId="4CED7D11" w:rsidR="00C85FB1" w:rsidRPr="00C85FB1" w:rsidRDefault="00C85FB1" w:rsidP="00C85FB1">
      <w:pPr>
        <w:tabs>
          <w:tab w:val="left" w:pos="6975"/>
        </w:tabs>
        <w:rPr>
          <w:lang w:val="en-US" w:eastAsia="en-US"/>
        </w:rPr>
      </w:pPr>
      <w:r>
        <w:rPr>
          <w:lang w:val="en-US" w:eastAsia="en-US"/>
        </w:rPr>
        <w:tab/>
      </w:r>
    </w:p>
    <w:sectPr w:rsidR="00C85FB1" w:rsidRPr="00C85FB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4D0FAB" w14:textId="77777777" w:rsidR="00461135" w:rsidRDefault="00461135" w:rsidP="009139A6">
      <w:r>
        <w:separator/>
      </w:r>
    </w:p>
  </w:endnote>
  <w:endnote w:type="continuationSeparator" w:id="0">
    <w:p w14:paraId="2B4A365A" w14:textId="77777777" w:rsidR="00461135" w:rsidRDefault="0046113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0234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68D8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15B3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DC318B" w14:textId="77777777" w:rsidR="00461135" w:rsidRDefault="00461135" w:rsidP="009139A6">
      <w:r>
        <w:separator/>
      </w:r>
    </w:p>
  </w:footnote>
  <w:footnote w:type="continuationSeparator" w:id="0">
    <w:p w14:paraId="5B1710FA" w14:textId="77777777" w:rsidR="00461135" w:rsidRDefault="0046113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328E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DC62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B1DB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135"/>
    <w:rsid w:val="000666E0"/>
    <w:rsid w:val="002510B7"/>
    <w:rsid w:val="00461135"/>
    <w:rsid w:val="005C130B"/>
    <w:rsid w:val="00826F5C"/>
    <w:rsid w:val="009139A6"/>
    <w:rsid w:val="009448BB"/>
    <w:rsid w:val="00A3176C"/>
    <w:rsid w:val="00AE65F8"/>
    <w:rsid w:val="00BA00AB"/>
    <w:rsid w:val="00C85FB1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41583F"/>
  <w15:chartTrackingRefBased/>
  <w15:docId w15:val="{E3994389-9E21-4C14-8499-DF7C222B4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9</TotalTime>
  <Pages>1</Pages>
  <Words>33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2021-05-01T07:54:00Z</dcterms:created>
  <dcterms:modified xsi:type="dcterms:W3CDTF">2021-05-01T11:38:00Z</dcterms:modified>
</cp:coreProperties>
</file>